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E5580D" w:rsidRPr="00E5580D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E5580D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Заречный канализационный эксплуатационный участок</w:t>
            </w:r>
          </w:p>
        </w:tc>
        <w:tc>
          <w:tcPr>
            <w:tcW w:w="3686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rPr>
                <w:i/>
              </w:rPr>
            </w:pPr>
            <w:r>
              <w:rPr>
                <w:i/>
              </w:rPr>
              <w:t>Главная насосная станция (ЗКЭУ)</w:t>
            </w:r>
          </w:p>
        </w:tc>
        <w:tc>
          <w:tcPr>
            <w:tcW w:w="3686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jc w:val="left"/>
            </w:pPr>
            <w:r>
              <w:t>11-ЗК</w:t>
            </w:r>
            <w:r w:rsidR="00E56AC5">
              <w:t>Э</w:t>
            </w:r>
            <w:r>
              <w:t>У. Слесарь-ремонтник (8ч)</w:t>
            </w:r>
          </w:p>
        </w:tc>
        <w:tc>
          <w:tcPr>
            <w:tcW w:w="3686" w:type="dxa"/>
            <w:vAlign w:val="center"/>
          </w:tcPr>
          <w:p w:rsidR="00E5580D" w:rsidRDefault="00E5580D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580D" w:rsidRDefault="00E5580D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5580D" w:rsidRPr="00063DF1" w:rsidRDefault="00E56AC5" w:rsidP="00DB70BA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E5580D" w:rsidRPr="00063DF1" w:rsidRDefault="00E56AC5" w:rsidP="00DB70BA">
            <w:pPr>
              <w:pStyle w:val="aa"/>
            </w:pPr>
            <w:r>
              <w:t>Начальник ЗКЭУ</w:t>
            </w: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  <w:tr w:rsidR="00E56AC5" w:rsidRPr="00AF49A3" w:rsidTr="009B3964">
        <w:trPr>
          <w:jc w:val="center"/>
        </w:trPr>
        <w:tc>
          <w:tcPr>
            <w:tcW w:w="3049" w:type="dxa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>12-ЗКЭУ. Слесарь-ремонтник (12ч)</w:t>
            </w: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</w:tcPr>
          <w:p w:rsidR="00E56AC5" w:rsidRPr="00E56AC5" w:rsidRDefault="00E56AC5">
            <w:pPr>
              <w:rPr>
                <w:sz w:val="20"/>
              </w:rPr>
            </w:pPr>
            <w:r w:rsidRPr="00E56AC5">
              <w:rPr>
                <w:sz w:val="20"/>
              </w:rPr>
              <w:t>2 кв. 2021г</w:t>
            </w:r>
            <w:r w:rsidR="004404FC">
              <w:rPr>
                <w:sz w:val="20"/>
              </w:rPr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9B3964">
        <w:trPr>
          <w:jc w:val="center"/>
        </w:trPr>
        <w:tc>
          <w:tcPr>
            <w:tcW w:w="3049" w:type="dxa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>13-ЗКЭУ. Электромонтер по ремонту и обслуживанию эле</w:t>
            </w:r>
            <w:r>
              <w:t>к</w:t>
            </w:r>
            <w:r>
              <w:t>трооборудования (12ч)</w:t>
            </w: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</w:tcPr>
          <w:p w:rsidR="00E56AC5" w:rsidRPr="00E56AC5" w:rsidRDefault="00E56AC5">
            <w:pPr>
              <w:rPr>
                <w:sz w:val="20"/>
              </w:rPr>
            </w:pPr>
            <w:r w:rsidRPr="00E56AC5">
              <w:rPr>
                <w:sz w:val="20"/>
              </w:rPr>
              <w:t>2 кв. 2021г</w:t>
            </w:r>
            <w:r w:rsidR="004404FC">
              <w:rPr>
                <w:sz w:val="20"/>
              </w:rPr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9B3964">
        <w:trPr>
          <w:jc w:val="center"/>
        </w:trPr>
        <w:tc>
          <w:tcPr>
            <w:tcW w:w="3049" w:type="dxa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>14-ЗКЭУ. Электромонтер по ремонту и обслуживанию эле</w:t>
            </w:r>
            <w:r>
              <w:t>к</w:t>
            </w:r>
            <w:r>
              <w:t>трооборудования (8ч)</w:t>
            </w: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</w:tcPr>
          <w:p w:rsidR="00E56AC5" w:rsidRPr="00E56AC5" w:rsidRDefault="00E56AC5">
            <w:pPr>
              <w:rPr>
                <w:sz w:val="20"/>
              </w:rPr>
            </w:pPr>
            <w:r w:rsidRPr="00E56AC5">
              <w:rPr>
                <w:sz w:val="20"/>
              </w:rPr>
              <w:t>2 кв. 2021г</w:t>
            </w:r>
            <w:r w:rsidR="004404FC">
              <w:rPr>
                <w:sz w:val="20"/>
              </w:rPr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rPr>
                <w:i/>
              </w:rPr>
            </w:pPr>
            <w:r>
              <w:rPr>
                <w:i/>
              </w:rPr>
              <w:t>Канализационные насосные станции (ЗКЭУ)</w:t>
            </w:r>
          </w:p>
        </w:tc>
        <w:tc>
          <w:tcPr>
            <w:tcW w:w="3686" w:type="dxa"/>
            <w:vAlign w:val="center"/>
          </w:tcPr>
          <w:p w:rsidR="00E5580D" w:rsidRDefault="00E5580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5580D" w:rsidRDefault="00E5580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5580D" w:rsidRPr="00E56AC5" w:rsidRDefault="00E5580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5580D" w:rsidRPr="00E56AC5" w:rsidRDefault="00E5580D" w:rsidP="00E56AC5">
            <w:pPr>
              <w:pStyle w:val="aa"/>
            </w:pP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  <w:tr w:rsidR="00E56AC5" w:rsidRPr="00AF49A3" w:rsidTr="00AC27FA">
        <w:trPr>
          <w:jc w:val="center"/>
        </w:trPr>
        <w:tc>
          <w:tcPr>
            <w:tcW w:w="3049" w:type="dxa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>19-ЗКЭУ. Слесарь-ремонтник</w:t>
            </w: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</w:tcPr>
          <w:p w:rsidR="00E56AC5" w:rsidRPr="00E56AC5" w:rsidRDefault="00E56AC5">
            <w:pPr>
              <w:rPr>
                <w:sz w:val="20"/>
              </w:rPr>
            </w:pPr>
            <w:r w:rsidRPr="00E56AC5">
              <w:rPr>
                <w:sz w:val="20"/>
              </w:rPr>
              <w:t>2 кв. 2021г</w:t>
            </w:r>
            <w:r w:rsidR="004404FC">
              <w:rPr>
                <w:sz w:val="20"/>
              </w:rPr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AC27FA">
        <w:trPr>
          <w:jc w:val="center"/>
        </w:trPr>
        <w:tc>
          <w:tcPr>
            <w:tcW w:w="3049" w:type="dxa"/>
            <w:vMerge w:val="restart"/>
            <w:vAlign w:val="center"/>
          </w:tcPr>
          <w:p w:rsidR="00E56AC5" w:rsidRDefault="00E56AC5" w:rsidP="00E5580D">
            <w:pPr>
              <w:pStyle w:val="aa"/>
              <w:jc w:val="left"/>
            </w:pPr>
            <w:r>
              <w:t>44-ЗКЭУ. Электромонтер по ремонту и обслуживанию эле</w:t>
            </w:r>
            <w:r>
              <w:t>к</w:t>
            </w:r>
            <w:r>
              <w:t>трооборудования</w:t>
            </w:r>
          </w:p>
        </w:tc>
        <w:tc>
          <w:tcPr>
            <w:tcW w:w="3686" w:type="dxa"/>
            <w:vAlign w:val="center"/>
          </w:tcPr>
          <w:p w:rsidR="00E56AC5" w:rsidRDefault="00E56AC5" w:rsidP="00E019A4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E56AC5" w:rsidRDefault="00E56AC5" w:rsidP="00E019A4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</w:tcPr>
          <w:p w:rsidR="00E56AC5" w:rsidRPr="00E56AC5" w:rsidRDefault="00E56AC5">
            <w:pPr>
              <w:rPr>
                <w:sz w:val="20"/>
              </w:rPr>
            </w:pPr>
            <w:r w:rsidRPr="00E56AC5">
              <w:rPr>
                <w:sz w:val="20"/>
              </w:rPr>
              <w:t>2 кв. 2021г</w:t>
            </w:r>
            <w:r w:rsidR="004404FC">
              <w:rPr>
                <w:sz w:val="20"/>
              </w:rPr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AC27FA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E019A4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E019A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</w:tcPr>
          <w:p w:rsidR="00E56AC5" w:rsidRPr="00E56AC5" w:rsidRDefault="00E56AC5">
            <w:pPr>
              <w:rPr>
                <w:sz w:val="20"/>
              </w:rPr>
            </w:pPr>
            <w:r w:rsidRPr="00E56AC5">
              <w:rPr>
                <w:sz w:val="20"/>
              </w:rPr>
              <w:t>2 кв. 2021г</w:t>
            </w:r>
            <w:r w:rsidR="004404FC">
              <w:rPr>
                <w:sz w:val="20"/>
              </w:rPr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AC27FA">
        <w:trPr>
          <w:jc w:val="center"/>
        </w:trPr>
        <w:tc>
          <w:tcPr>
            <w:tcW w:w="3049" w:type="dxa"/>
            <w:vMerge w:val="restart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 xml:space="preserve">45-ЗКЭУ.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Химический: </w:t>
            </w:r>
            <w:r w:rsidR="00BF2718">
              <w:t>Установить местный о</w:t>
            </w:r>
            <w:r w:rsidR="00BF2718">
              <w:t>т</w:t>
            </w:r>
            <w:r w:rsidR="00BF2718">
              <w:t>сос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E56AC5" w:rsidRPr="00063DF1" w:rsidRDefault="00BF2718" w:rsidP="00DB70BA">
            <w:pPr>
              <w:pStyle w:val="aa"/>
            </w:pPr>
            <w:r>
              <w:t>4 кв. 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 w:rsidR="00BF2718"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222F8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Аэрозоли ПФД: </w:t>
            </w:r>
            <w:r w:rsidR="00BF2718">
              <w:t>Установить местный отсос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E56AC5" w:rsidRPr="00063DF1" w:rsidRDefault="00BF2718" w:rsidP="00DB70BA">
            <w:pPr>
              <w:pStyle w:val="aa"/>
            </w:pPr>
            <w:r>
              <w:t>4 кв.2021г.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 w:rsidR="00BF2718"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222F8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56AC5" w:rsidRPr="00063DF1" w:rsidRDefault="00E56AC5" w:rsidP="00DB70BA">
            <w:pPr>
              <w:pStyle w:val="aa"/>
            </w:pPr>
            <w:r>
              <w:t>2 кв. 2021г</w:t>
            </w:r>
            <w:r w:rsidR="004404FC"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222F8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E56AC5" w:rsidRPr="00063DF1" w:rsidRDefault="004404FC" w:rsidP="00DB70BA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rPr>
                <w:i/>
              </w:rPr>
            </w:pPr>
            <w:r>
              <w:rPr>
                <w:i/>
              </w:rPr>
              <w:t>Канализационные сети (ЗКЭУ)</w:t>
            </w:r>
          </w:p>
        </w:tc>
        <w:tc>
          <w:tcPr>
            <w:tcW w:w="3686" w:type="dxa"/>
            <w:vAlign w:val="center"/>
          </w:tcPr>
          <w:p w:rsidR="00E5580D" w:rsidRDefault="00E5580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5580D" w:rsidRDefault="00E5580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  <w:tr w:rsidR="00E56AC5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>48-ЗКЭУ. Слесарь аварийно-</w:t>
            </w:r>
            <w:r>
              <w:lastRenderedPageBreak/>
              <w:t>восстановительных работ</w:t>
            </w: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lastRenderedPageBreak/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lastRenderedPageBreak/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lastRenderedPageBreak/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E56AC5" w:rsidRPr="00063DF1" w:rsidRDefault="004404FC" w:rsidP="00DB70BA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E56AC5" w:rsidRPr="00063DF1" w:rsidRDefault="00E56AC5" w:rsidP="00DB70BA">
            <w:pPr>
              <w:pStyle w:val="aa"/>
            </w:pPr>
            <w:r>
              <w:t>Начальник ЗКЭУ,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30F96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56AC5" w:rsidRPr="00063DF1" w:rsidRDefault="00E56AC5" w:rsidP="00DB70BA">
            <w:pPr>
              <w:pStyle w:val="aa"/>
            </w:pPr>
            <w:r>
              <w:t>2 кв. 2021г</w:t>
            </w:r>
            <w:r w:rsidR="004404FC"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30F96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Химический: </w:t>
            </w:r>
            <w:r w:rsidR="00BF2718">
              <w:t>Установить местный о</w:t>
            </w:r>
            <w:r w:rsidR="00BF2718">
              <w:t>т</w:t>
            </w:r>
            <w:r w:rsidR="00BF2718">
              <w:t>сос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E56AC5" w:rsidRPr="00063DF1" w:rsidRDefault="00BF2718" w:rsidP="00DB70BA">
            <w:pPr>
              <w:pStyle w:val="aa"/>
            </w:pPr>
            <w:r>
              <w:t>4 кв.2021г.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 w:rsidR="00BF2718"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30F96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E019A4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E56AC5" w:rsidRDefault="00E56AC5" w:rsidP="00E019A4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E56AC5" w:rsidRPr="00063DF1" w:rsidRDefault="00E56AC5" w:rsidP="00DB70BA">
            <w:pPr>
              <w:pStyle w:val="aa"/>
            </w:pPr>
            <w:r>
              <w:t>2 кв. 2021г</w:t>
            </w:r>
            <w:r w:rsidR="004404FC"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D30F96">
        <w:trPr>
          <w:jc w:val="center"/>
        </w:trPr>
        <w:tc>
          <w:tcPr>
            <w:tcW w:w="3049" w:type="dxa"/>
            <w:vMerge w:val="restart"/>
            <w:vAlign w:val="center"/>
          </w:tcPr>
          <w:p w:rsidR="00E56AC5" w:rsidRPr="00E5580D" w:rsidRDefault="00E56AC5" w:rsidP="00E5580D">
            <w:pPr>
              <w:pStyle w:val="aa"/>
              <w:jc w:val="left"/>
            </w:pPr>
            <w:r>
              <w:t xml:space="preserve">49-ЗКЭУ.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Химический: </w:t>
            </w:r>
            <w:r w:rsidR="00BF2718">
              <w:t>Установить местный о</w:t>
            </w:r>
            <w:r w:rsidR="00BF2718">
              <w:t>т</w:t>
            </w:r>
            <w:r w:rsidR="00BF2718">
              <w:t>сос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E56AC5" w:rsidRPr="00063DF1" w:rsidRDefault="00BF2718" w:rsidP="00DB70BA">
            <w:pPr>
              <w:pStyle w:val="aa"/>
            </w:pPr>
            <w:r>
              <w:t>4 кв. 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 w:rsidR="00BF2718"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4F5D92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Аэрозоли ПФД: </w:t>
            </w:r>
            <w:r w:rsidR="00BF2718">
              <w:t>Установить местный отсос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E56AC5" w:rsidRPr="00063DF1" w:rsidRDefault="00BF2718" w:rsidP="00DB70BA">
            <w:pPr>
              <w:pStyle w:val="aa"/>
            </w:pPr>
            <w:r>
              <w:t>4 кв.2021г.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 w:rsidR="00BF2718"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4F5D92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56AC5" w:rsidRPr="00063DF1" w:rsidRDefault="00E56AC5" w:rsidP="00DB70BA">
            <w:pPr>
              <w:pStyle w:val="aa"/>
            </w:pPr>
            <w:r>
              <w:t>2 кв. 2021г</w:t>
            </w:r>
            <w:r w:rsidR="004404FC">
              <w:t>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6AC5" w:rsidRPr="00AF49A3" w:rsidTr="004F5D92">
        <w:trPr>
          <w:jc w:val="center"/>
        </w:trPr>
        <w:tc>
          <w:tcPr>
            <w:tcW w:w="3049" w:type="dxa"/>
            <w:vMerge/>
            <w:vAlign w:val="center"/>
          </w:tcPr>
          <w:p w:rsidR="00E56AC5" w:rsidRDefault="00E56AC5" w:rsidP="00E558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E56AC5" w:rsidRDefault="00E56AC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E56AC5" w:rsidRDefault="00E56AC5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E56AC5" w:rsidRPr="00063DF1" w:rsidRDefault="004404FC" w:rsidP="00DB70BA">
            <w:pPr>
              <w:pStyle w:val="aa"/>
            </w:pPr>
            <w:r>
              <w:t>2 кв.2021г.</w:t>
            </w:r>
          </w:p>
        </w:tc>
        <w:tc>
          <w:tcPr>
            <w:tcW w:w="3294" w:type="dxa"/>
          </w:tcPr>
          <w:p w:rsidR="00E56AC5" w:rsidRPr="00E56AC5" w:rsidRDefault="00E56AC5" w:rsidP="00E56AC5">
            <w:pPr>
              <w:jc w:val="center"/>
              <w:rPr>
                <w:sz w:val="20"/>
              </w:rPr>
            </w:pPr>
            <w:r w:rsidRPr="00E56AC5">
              <w:rPr>
                <w:sz w:val="20"/>
              </w:rPr>
              <w:t>Начальник ЗКЭУ</w:t>
            </w:r>
            <w:r>
              <w:rPr>
                <w:sz w:val="20"/>
              </w:rPr>
              <w:t>, Отдел МТС</w:t>
            </w:r>
          </w:p>
        </w:tc>
        <w:tc>
          <w:tcPr>
            <w:tcW w:w="1315" w:type="dxa"/>
            <w:vAlign w:val="center"/>
          </w:tcPr>
          <w:p w:rsidR="00E56AC5" w:rsidRPr="00063DF1" w:rsidRDefault="00E56AC5" w:rsidP="00DB70BA">
            <w:pPr>
              <w:pStyle w:val="aa"/>
            </w:pP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rPr>
                <w:i/>
              </w:rPr>
            </w:pPr>
            <w:r>
              <w:rPr>
                <w:i/>
              </w:rPr>
              <w:t>КНС "КАВКАЗ" (ЗКЭУ)</w:t>
            </w:r>
          </w:p>
        </w:tc>
        <w:tc>
          <w:tcPr>
            <w:tcW w:w="3686" w:type="dxa"/>
            <w:vAlign w:val="center"/>
          </w:tcPr>
          <w:p w:rsidR="00E5580D" w:rsidRDefault="00E5580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E5580D" w:rsidRDefault="00E5580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  <w:tr w:rsidR="00E5580D" w:rsidRPr="00AF49A3" w:rsidTr="008B4051">
        <w:trPr>
          <w:jc w:val="center"/>
        </w:trPr>
        <w:tc>
          <w:tcPr>
            <w:tcW w:w="3049" w:type="dxa"/>
            <w:vAlign w:val="center"/>
          </w:tcPr>
          <w:p w:rsidR="00E5580D" w:rsidRPr="00E5580D" w:rsidRDefault="00E5580D" w:rsidP="00E5580D">
            <w:pPr>
              <w:pStyle w:val="aa"/>
              <w:jc w:val="left"/>
            </w:pPr>
            <w:r>
              <w:t>52-ЗК</w:t>
            </w:r>
            <w:r w:rsidR="00E56AC5">
              <w:t>Э</w:t>
            </w:r>
            <w:r>
              <w:t>У. Слесарь-ремонтник</w:t>
            </w:r>
          </w:p>
        </w:tc>
        <w:tc>
          <w:tcPr>
            <w:tcW w:w="3686" w:type="dxa"/>
            <w:vAlign w:val="center"/>
          </w:tcPr>
          <w:p w:rsidR="00E5580D" w:rsidRDefault="00E5580D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E5580D" w:rsidRDefault="00E5580D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E5580D" w:rsidRPr="00063DF1" w:rsidRDefault="00E56AC5" w:rsidP="00DB70BA">
            <w:pPr>
              <w:pStyle w:val="aa"/>
            </w:pPr>
            <w:r>
              <w:t>2 кв. 2021г</w:t>
            </w:r>
            <w:r w:rsidR="004404FC">
              <w:t>.</w:t>
            </w:r>
          </w:p>
        </w:tc>
        <w:tc>
          <w:tcPr>
            <w:tcW w:w="3294" w:type="dxa"/>
            <w:vAlign w:val="center"/>
          </w:tcPr>
          <w:p w:rsidR="00E5580D" w:rsidRPr="00063DF1" w:rsidRDefault="00E56AC5" w:rsidP="00DB70BA">
            <w:pPr>
              <w:pStyle w:val="aa"/>
            </w:pPr>
            <w:r>
              <w:t>Начальник ЗКЭУ</w:t>
            </w:r>
          </w:p>
        </w:tc>
        <w:tc>
          <w:tcPr>
            <w:tcW w:w="1315" w:type="dxa"/>
            <w:vAlign w:val="center"/>
          </w:tcPr>
          <w:p w:rsidR="00E5580D" w:rsidRPr="00063DF1" w:rsidRDefault="00E5580D" w:rsidP="00DB70BA">
            <w:pPr>
              <w:pStyle w:val="aa"/>
            </w:pPr>
          </w:p>
        </w:tc>
      </w:tr>
    </w:tbl>
    <w:p w:rsidR="00DB70BA" w:rsidRDefault="00DB70BA" w:rsidP="00DB70BA"/>
    <w:p w:rsidR="00A8650E" w:rsidRDefault="00A8650E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E5580D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</w:p>
    <w:p w:rsidR="00A8650E" w:rsidRDefault="00A8650E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5580D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5580D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5580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5580D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5580D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5580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Вавилов В.Е.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proofErr w:type="spellStart"/>
            <w:r>
              <w:t>Граевская</w:t>
            </w:r>
            <w:proofErr w:type="spellEnd"/>
            <w:r>
              <w:t xml:space="preserve">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Инженер 1 категории, уполномоченный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580D" w:rsidRPr="00E5580D" w:rsidRDefault="00E5580D" w:rsidP="009D6532">
            <w:pPr>
              <w:pStyle w:val="aa"/>
            </w:pPr>
          </w:p>
        </w:tc>
      </w:tr>
      <w:tr w:rsidR="00E5580D" w:rsidRPr="00E5580D" w:rsidTr="00E558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5580D" w:rsidRPr="00E5580D" w:rsidRDefault="00E5580D" w:rsidP="009D6532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E5580D" w:rsidTr="00E5580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5580D" w:rsidRDefault="00E5580D" w:rsidP="00C45714">
            <w:pPr>
              <w:pStyle w:val="aa"/>
            </w:pPr>
            <w:r w:rsidRPr="00E5580D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5580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5580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5580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5580D" w:rsidRDefault="00E5580D" w:rsidP="00C45714">
            <w:pPr>
              <w:pStyle w:val="aa"/>
            </w:pPr>
            <w:r w:rsidRPr="00E5580D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5580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5580D" w:rsidRDefault="00E5580D" w:rsidP="00C45714">
            <w:pPr>
              <w:pStyle w:val="aa"/>
            </w:pPr>
            <w:r>
              <w:t>31.08.2020</w:t>
            </w:r>
          </w:p>
        </w:tc>
      </w:tr>
      <w:tr w:rsidR="00C45714" w:rsidRPr="00E5580D" w:rsidTr="00E5580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E5580D" w:rsidRDefault="00E5580D" w:rsidP="00C45714">
            <w:pPr>
              <w:pStyle w:val="aa"/>
              <w:rPr>
                <w:b/>
                <w:vertAlign w:val="superscript"/>
              </w:rPr>
            </w:pPr>
            <w:r w:rsidRPr="00E558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E5580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E5580D" w:rsidRDefault="00E5580D" w:rsidP="00C45714">
            <w:pPr>
              <w:pStyle w:val="aa"/>
              <w:rPr>
                <w:b/>
                <w:vertAlign w:val="superscript"/>
              </w:rPr>
            </w:pPr>
            <w:r w:rsidRPr="00E558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E5580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E5580D" w:rsidRDefault="00E5580D" w:rsidP="00C45714">
            <w:pPr>
              <w:pStyle w:val="aa"/>
              <w:rPr>
                <w:b/>
                <w:vertAlign w:val="superscript"/>
              </w:rPr>
            </w:pPr>
            <w:r w:rsidRPr="00E558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E5580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E5580D" w:rsidRDefault="00E5580D" w:rsidP="00C45714">
            <w:pPr>
              <w:pStyle w:val="aa"/>
              <w:rPr>
                <w:vertAlign w:val="superscript"/>
              </w:rPr>
            </w:pPr>
            <w:r w:rsidRPr="00E5580D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81E" w:rsidRPr="00E5580D" w:rsidRDefault="0046381E" w:rsidP="00E5580D">
      <w:r>
        <w:separator/>
      </w:r>
    </w:p>
  </w:endnote>
  <w:endnote w:type="continuationSeparator" w:id="0">
    <w:p w:rsidR="0046381E" w:rsidRPr="00E5580D" w:rsidRDefault="0046381E" w:rsidP="00E55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81E" w:rsidRPr="00E5580D" w:rsidRDefault="0046381E" w:rsidP="00E5580D">
      <w:r>
        <w:separator/>
      </w:r>
    </w:p>
  </w:footnote>
  <w:footnote w:type="continuationSeparator" w:id="0">
    <w:p w:rsidR="0046381E" w:rsidRPr="00E5580D" w:rsidRDefault="0046381E" w:rsidP="00E55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E5580D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404FC"/>
    <w:rsid w:val="0046381E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A8650E"/>
    <w:rsid w:val="00B12F45"/>
    <w:rsid w:val="00B1405F"/>
    <w:rsid w:val="00B3448B"/>
    <w:rsid w:val="00B5534B"/>
    <w:rsid w:val="00BA560A"/>
    <w:rsid w:val="00BD0A92"/>
    <w:rsid w:val="00BF2718"/>
    <w:rsid w:val="00C0355B"/>
    <w:rsid w:val="00C45714"/>
    <w:rsid w:val="00C5764B"/>
    <w:rsid w:val="00C77DF2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5580D"/>
    <w:rsid w:val="00E56AC5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558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5580D"/>
    <w:rPr>
      <w:sz w:val="24"/>
    </w:rPr>
  </w:style>
  <w:style w:type="paragraph" w:styleId="ad">
    <w:name w:val="footer"/>
    <w:basedOn w:val="a"/>
    <w:link w:val="ae"/>
    <w:rsid w:val="00E558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5580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02D41-2288-46C7-B130-8484BECA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20</TotalTime>
  <Pages>3</Pages>
  <Words>563</Words>
  <Characters>4377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687</cp:lastModifiedBy>
  <cp:revision>3</cp:revision>
  <cp:lastPrinted>2021-02-15T10:23:00Z</cp:lastPrinted>
  <dcterms:created xsi:type="dcterms:W3CDTF">2021-02-12T11:50:00Z</dcterms:created>
  <dcterms:modified xsi:type="dcterms:W3CDTF">2021-02-15T12:02:00Z</dcterms:modified>
</cp:coreProperties>
</file>